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6B9AB" w14:textId="77777777" w:rsidR="00124617" w:rsidRDefault="00124617"/>
    <w:p w14:paraId="1CBD9B42" w14:textId="77777777" w:rsidR="00124617" w:rsidRDefault="00124617" w:rsidP="00492E7C">
      <w:pPr>
        <w:spacing w:before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9"/>
        <w:gridCol w:w="2429"/>
      </w:tblGrid>
      <w:tr w:rsidR="00ED5196" w14:paraId="6FED7113" w14:textId="77777777" w:rsidTr="0005246D">
        <w:tc>
          <w:tcPr>
            <w:tcW w:w="889" w:type="dxa"/>
            <w:vAlign w:val="center"/>
          </w:tcPr>
          <w:p w14:paraId="30F9E70E" w14:textId="59CAC2BF" w:rsidR="00ED5196" w:rsidRPr="000D6013" w:rsidRDefault="00ED5196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KLASA:</w:t>
            </w:r>
          </w:p>
        </w:tc>
        <w:tc>
          <w:tcPr>
            <w:tcW w:w="2429" w:type="dxa"/>
            <w:vAlign w:val="center"/>
          </w:tcPr>
          <w:p w14:paraId="7E21C0C6" w14:textId="22E17A34" w:rsidR="00ED5196" w:rsidRPr="000D6013" w:rsidRDefault="00062C60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62C60">
              <w:rPr>
                <w:rFonts w:asciiTheme="minorHAnsi" w:hAnsiTheme="minorHAnsi" w:cstheme="minorHAnsi"/>
                <w:sz w:val="22"/>
                <w:szCs w:val="22"/>
              </w:rPr>
              <w:t>602-01/22-04/0002</w:t>
            </w:r>
          </w:p>
        </w:tc>
      </w:tr>
      <w:tr w:rsidR="00ED5196" w14:paraId="0246DF6A" w14:textId="77777777" w:rsidTr="0005246D">
        <w:tc>
          <w:tcPr>
            <w:tcW w:w="889" w:type="dxa"/>
            <w:vAlign w:val="center"/>
          </w:tcPr>
          <w:p w14:paraId="0317DD91" w14:textId="77777777" w:rsidR="00ED5196" w:rsidRPr="000D6013" w:rsidRDefault="00656E60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ED5196" w:rsidRPr="000D6013">
              <w:rPr>
                <w:rFonts w:asciiTheme="minorHAnsi" w:hAnsiTheme="minorHAnsi" w:cstheme="minorHAnsi"/>
                <w:sz w:val="22"/>
                <w:szCs w:val="22"/>
              </w:rPr>
              <w:t>RBROJ:</w:t>
            </w:r>
          </w:p>
        </w:tc>
        <w:tc>
          <w:tcPr>
            <w:tcW w:w="2429" w:type="dxa"/>
            <w:vAlign w:val="center"/>
          </w:tcPr>
          <w:p w14:paraId="459BBA4C" w14:textId="6C2D8EC0" w:rsidR="00ED5196" w:rsidRPr="000D6013" w:rsidRDefault="00447FD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47FD6">
              <w:rPr>
                <w:rFonts w:asciiTheme="minorHAnsi" w:hAnsiTheme="minorHAnsi" w:cstheme="minorHAnsi"/>
                <w:sz w:val="22"/>
                <w:szCs w:val="22"/>
              </w:rPr>
              <w:t>2181-204-01-02-22-0003</w:t>
            </w:r>
          </w:p>
        </w:tc>
      </w:tr>
      <w:tr w:rsidR="00ED5196" w14:paraId="1059EF7A" w14:textId="77777777" w:rsidTr="0005246D">
        <w:trPr>
          <w:trHeight w:val="454"/>
        </w:trPr>
        <w:tc>
          <w:tcPr>
            <w:tcW w:w="889" w:type="dxa"/>
            <w:vAlign w:val="center"/>
          </w:tcPr>
          <w:p w14:paraId="73F59BE7" w14:textId="31CBAFB1" w:rsidR="00ED5196" w:rsidRPr="000D6013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Split,</w:t>
            </w:r>
            <w:r w:rsidR="00754C62">
              <w:rPr>
                <w:rFonts w:asciiTheme="minorHAnsi" w:hAnsiTheme="minorHAnsi" w:cstheme="minorHAnsi"/>
                <w:sz w:val="22"/>
                <w:szCs w:val="22"/>
              </w:rPr>
              <w:t xml:space="preserve"> 11. </w:t>
            </w:r>
          </w:p>
        </w:tc>
        <w:tc>
          <w:tcPr>
            <w:tcW w:w="2429" w:type="dxa"/>
            <w:vAlign w:val="center"/>
          </w:tcPr>
          <w:p w14:paraId="306AE82E" w14:textId="54CD17B5" w:rsidR="00ED5196" w:rsidRPr="000D6013" w:rsidRDefault="00754C62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svibnja 2022.</w:t>
            </w:r>
          </w:p>
        </w:tc>
      </w:tr>
    </w:tbl>
    <w:p w14:paraId="6544C8BA" w14:textId="77777777" w:rsidR="005D3C1F" w:rsidRPr="00F94A5B" w:rsidRDefault="00C21A1E" w:rsidP="00F94A5B">
      <w:pPr>
        <w:spacing w:before="0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POVJERENSTV</w:t>
      </w:r>
      <w:r w:rsidR="001B2804">
        <w:rPr>
          <w:rFonts w:asciiTheme="minorHAnsi" w:hAnsiTheme="minorHAnsi" w:cstheme="minorHAnsi"/>
          <w:b/>
        </w:rPr>
        <w:t>O</w:t>
      </w:r>
      <w:r>
        <w:rPr>
          <w:rFonts w:asciiTheme="minorHAnsi" w:hAnsiTheme="minorHAnsi" w:cstheme="minorHAnsi"/>
          <w:b/>
        </w:rPr>
        <w:t xml:space="preserve"> ZA STUDIJE</w:t>
      </w:r>
    </w:p>
    <w:p w14:paraId="1AD56442" w14:textId="77777777" w:rsidR="00156949" w:rsidRDefault="00F94A5B" w:rsidP="00DC515A">
      <w:pPr>
        <w:spacing w:before="480" w:after="360"/>
        <w:ind w:left="1247" w:hanging="1247"/>
        <w:rPr>
          <w:rFonts w:asciiTheme="minorHAnsi" w:hAnsiTheme="minorHAnsi" w:cstheme="minorHAnsi"/>
          <w:b/>
        </w:rPr>
      </w:pPr>
      <w:r w:rsidRPr="00DC515A">
        <w:rPr>
          <w:rFonts w:asciiTheme="minorHAnsi" w:hAnsiTheme="minorHAnsi" w:cstheme="minorHAnsi"/>
          <w:b/>
          <w:bCs/>
        </w:rPr>
        <w:t>PREDMET:</w:t>
      </w:r>
      <w:r w:rsidRPr="00DC515A">
        <w:rPr>
          <w:rFonts w:asciiTheme="minorHAnsi" w:hAnsiTheme="minorHAnsi" w:cstheme="minorHAnsi"/>
          <w:b/>
          <w:bCs/>
        </w:rPr>
        <w:tab/>
      </w:r>
      <w:r w:rsidR="0005246D">
        <w:rPr>
          <w:rFonts w:asciiTheme="minorHAnsi" w:hAnsiTheme="minorHAnsi" w:cstheme="minorHAnsi"/>
          <w:b/>
          <w:bCs/>
        </w:rPr>
        <w:t>Z</w:t>
      </w:r>
      <w:r w:rsidR="00C21A1E" w:rsidRPr="00C21A1E">
        <w:rPr>
          <w:rFonts w:asciiTheme="minorHAnsi" w:hAnsiTheme="minorHAnsi" w:cstheme="minorHAnsi"/>
          <w:b/>
        </w:rPr>
        <w:t xml:space="preserve">ahtjev za </w:t>
      </w:r>
      <w:r w:rsidR="00220CD7">
        <w:rPr>
          <w:rFonts w:asciiTheme="minorHAnsi" w:hAnsiTheme="minorHAnsi" w:cstheme="minorHAnsi"/>
          <w:b/>
        </w:rPr>
        <w:t xml:space="preserve">izmjene i dopune studijskog programa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781"/>
        <w:gridCol w:w="1135"/>
        <w:gridCol w:w="1331"/>
        <w:gridCol w:w="2066"/>
      </w:tblGrid>
      <w:tr w:rsidR="00294A5E" w:rsidRPr="00FC21C2" w14:paraId="4351125B" w14:textId="77777777" w:rsidTr="00294A5E">
        <w:tc>
          <w:tcPr>
            <w:tcW w:w="2791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77405E8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3452A" w14:textId="342744D9" w:rsidR="00294A5E" w:rsidRPr="00FC21C2" w:rsidRDefault="00062C60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Fizika; smjerovi: Nastavnički, Astrofizika i fizika elementarnih čestica, Biofizika, Fizika okoliša, Računarski</w:t>
            </w:r>
          </w:p>
        </w:tc>
      </w:tr>
      <w:tr w:rsidR="00294A5E" w:rsidRPr="00FC21C2" w14:paraId="3670615F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83A0C72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05FC2DA9" w14:textId="77777777" w:rsidR="00294A5E" w:rsidRPr="00FC21C2" w:rsidRDefault="00A46E9F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Sveučilište</w:t>
            </w:r>
            <w:r w:rsidR="005925F8">
              <w:rPr>
                <w:rFonts w:ascii="Arial" w:hAnsi="Arial" w:cs="Arial"/>
                <w:sz w:val="20"/>
                <w:szCs w:val="20"/>
              </w:rPr>
              <w:t xml:space="preserve"> u Splitu</w:t>
            </w:r>
            <w:r>
              <w:rPr>
                <w:rFonts w:ascii="Arial" w:hAnsi="Arial" w:cs="Arial"/>
                <w:sz w:val="20"/>
                <w:szCs w:val="20"/>
              </w:rPr>
              <w:t>, Prirodoslovno-matematički fakultet</w:t>
            </w:r>
          </w:p>
        </w:tc>
      </w:tr>
      <w:tr w:rsidR="00294A5E" w:rsidRPr="00FC21C2" w14:paraId="6C089702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0543D1A" w14:textId="77777777" w:rsidR="00294A5E" w:rsidRPr="00FC21C2" w:rsidRDefault="004A6E16" w:rsidP="00294A5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</w:t>
            </w:r>
            <w:r w:rsidR="00DD66F3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94A5E">
              <w:rPr>
                <w:rFonts w:ascii="Arial" w:hAnsi="Arial" w:cs="Arial"/>
                <w:sz w:val="20"/>
                <w:szCs w:val="20"/>
              </w:rPr>
              <w:t>a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0AB8BBC8" w14:textId="77777777" w:rsidR="00294A5E" w:rsidRDefault="005925F8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94A5E" w:rsidRPr="00FC21C2" w14:paraId="70BDC80D" w14:textId="77777777" w:rsidTr="00404B14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0962023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3A5BB4A9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6B2E77FB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7802765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FC21C2" w14:paraId="41282AB3" w14:textId="77777777" w:rsidTr="00404B14">
        <w:tc>
          <w:tcPr>
            <w:tcW w:w="2791" w:type="dxa"/>
            <w:vMerge w:val="restart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BB07BE8" w14:textId="77777777" w:rsidR="00294A5E" w:rsidRPr="0030070A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7C8E3D62" w14:textId="5FFD806B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75389889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62C60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77D5CB17" w14:textId="4473A983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62728622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62C60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5FDD202C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8473261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FC21C2" w14:paraId="31944549" w14:textId="77777777" w:rsidTr="00404B14">
        <w:tc>
          <w:tcPr>
            <w:tcW w:w="279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CFAF263" w14:textId="77777777" w:rsidR="00294A5E" w:rsidRPr="00FC21C2" w:rsidRDefault="00294A5E" w:rsidP="00294A5E">
            <w:pPr>
              <w:numPr>
                <w:ilvl w:val="1"/>
                <w:numId w:val="5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0231A63F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63424908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45C3700A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769893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75AE0F77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354053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2032E181" w14:textId="77777777" w:rsidR="00294A5E" w:rsidRPr="00294A5E" w:rsidRDefault="00294A5E" w:rsidP="00294A5E">
      <w:pPr>
        <w:spacing w:before="0"/>
        <w:ind w:left="1247" w:hanging="1247"/>
        <w:rPr>
          <w:rFonts w:asciiTheme="minorHAnsi" w:hAnsiTheme="minorHAnsi" w:cstheme="minorHAnsi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59"/>
        <w:gridCol w:w="801"/>
      </w:tblGrid>
      <w:tr w:rsidR="00294A5E" w:rsidRPr="001B2804" w14:paraId="71E79F24" w14:textId="77777777" w:rsidTr="00294A5E">
        <w:tc>
          <w:tcPr>
            <w:tcW w:w="9286" w:type="dxa"/>
            <w:gridSpan w:val="2"/>
            <w:shd w:val="clear" w:color="auto" w:fill="CCECFF"/>
          </w:tcPr>
          <w:p w14:paraId="5B01DF7D" w14:textId="77777777" w:rsidR="00294A5E" w:rsidRPr="001B2804" w:rsidRDefault="00294A5E" w:rsidP="00294A5E">
            <w:pPr>
              <w:spacing w:befor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B2804">
              <w:rPr>
                <w:rFonts w:ascii="Arial" w:hAnsi="Arial" w:cs="Arial"/>
                <w:b/>
                <w:sz w:val="20"/>
                <w:szCs w:val="20"/>
              </w:rPr>
              <w:t>Dokumentacija koja se prilaže</w:t>
            </w:r>
          </w:p>
        </w:tc>
      </w:tr>
      <w:tr w:rsidR="00C21A1E" w:rsidRPr="001B2804" w14:paraId="2AD7C73F" w14:textId="77777777" w:rsidTr="00294A5E">
        <w:tc>
          <w:tcPr>
            <w:tcW w:w="8472" w:type="dxa"/>
          </w:tcPr>
          <w:p w14:paraId="5DD11506" w14:textId="77777777" w:rsidR="00C21A1E" w:rsidRPr="001B2804" w:rsidRDefault="00C21A1E" w:rsidP="00220CD7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Odluku vijeća sastavnice o prihvaćanju predložen</w:t>
            </w:r>
            <w:r w:rsidR="00220CD7">
              <w:rPr>
                <w:rFonts w:ascii="Arial" w:hAnsi="Arial" w:cs="Arial"/>
                <w:sz w:val="20"/>
                <w:szCs w:val="20"/>
              </w:rPr>
              <w:t>ih</w:t>
            </w:r>
            <w:r w:rsidRPr="001B28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0CD7">
              <w:rPr>
                <w:rFonts w:ascii="Arial" w:hAnsi="Arial" w:cs="Arial"/>
                <w:sz w:val="20"/>
                <w:szCs w:val="20"/>
              </w:rPr>
              <w:t xml:space="preserve">izmjena i dopuna </w:t>
            </w:r>
            <w:r w:rsidRPr="001B2804">
              <w:rPr>
                <w:rFonts w:ascii="Arial" w:hAnsi="Arial" w:cs="Arial"/>
                <w:sz w:val="20"/>
                <w:szCs w:val="20"/>
              </w:rPr>
              <w:t>studijskog programa</w:t>
            </w:r>
          </w:p>
        </w:tc>
        <w:tc>
          <w:tcPr>
            <w:tcW w:w="814" w:type="dxa"/>
            <w:vAlign w:val="center"/>
          </w:tcPr>
          <w:p w14:paraId="39206537" w14:textId="77777777" w:rsidR="00C21A1E" w:rsidRPr="001B2804" w:rsidRDefault="008E264C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29321983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21A1E" w:rsidRPr="001B2804" w14:paraId="591BA371" w14:textId="77777777" w:rsidTr="00294A5E">
        <w:tc>
          <w:tcPr>
            <w:tcW w:w="8472" w:type="dxa"/>
          </w:tcPr>
          <w:p w14:paraId="330394AE" w14:textId="77777777" w:rsidR="00C21A1E" w:rsidRPr="001B2804" w:rsidRDefault="00220CD7" w:rsidP="00342489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Popunjen Obrazac izmjene i dopune studijskog programa</w:t>
            </w:r>
          </w:p>
        </w:tc>
        <w:tc>
          <w:tcPr>
            <w:tcW w:w="814" w:type="dxa"/>
            <w:vAlign w:val="center"/>
          </w:tcPr>
          <w:p w14:paraId="2B6B940E" w14:textId="77777777" w:rsidR="00C21A1E" w:rsidRPr="001B2804" w:rsidRDefault="008E264C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8014613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</w:tbl>
    <w:p w14:paraId="145A1566" w14:textId="77777777" w:rsidR="00156949" w:rsidRPr="00F94A5B" w:rsidRDefault="00156949" w:rsidP="00DC515A">
      <w:pPr>
        <w:spacing w:before="0"/>
        <w:rPr>
          <w:rFonts w:asciiTheme="minorHAnsi" w:hAnsiTheme="minorHAnsi" w:cstheme="minorHAnsi"/>
        </w:rPr>
      </w:pPr>
    </w:p>
    <w:p w14:paraId="5EF39A62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p w14:paraId="42768183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sectPr w:rsidR="009477F1" w:rsidRPr="00F94A5B" w:rsidSect="0075237F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9E0D9" w14:textId="77777777" w:rsidR="008E264C" w:rsidRDefault="008E264C">
      <w:r>
        <w:separator/>
      </w:r>
    </w:p>
  </w:endnote>
  <w:endnote w:type="continuationSeparator" w:id="0">
    <w:p w14:paraId="3678CBBD" w14:textId="77777777" w:rsidR="008E264C" w:rsidRDefault="008E2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F" w:usb1="1200FFEF" w:usb2="0064C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6914990"/>
      <w:docPartObj>
        <w:docPartGallery w:val="Page Numbers (Bottom of Page)"/>
        <w:docPartUnique/>
      </w:docPartObj>
    </w:sdtPr>
    <w:sdtEndPr/>
    <w:sdtContent>
      <w:p w14:paraId="77ADF895" w14:textId="77777777" w:rsidR="00F94A5B" w:rsidRDefault="00F23714" w:rsidP="00F94A5B">
        <w:pPr>
          <w:pStyle w:val="Footer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FD251D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682675FF" w14:textId="77777777" w:rsidR="00ED5196" w:rsidRPr="00E06A0A" w:rsidRDefault="00ED5196" w:rsidP="009E0D20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8079" w14:textId="77777777" w:rsidR="0075237F" w:rsidRPr="00817248" w:rsidRDefault="0075237F" w:rsidP="0075237F">
    <w:pPr>
      <w:jc w:val="right"/>
      <w:rPr>
        <w:rFonts w:ascii="Calibri" w:hAnsi="Calibri" w:cs="Calibri"/>
        <w:sz w:val="22"/>
        <w:szCs w:val="22"/>
      </w:rPr>
    </w:pPr>
  </w:p>
  <w:p w14:paraId="5AEB6E75" w14:textId="77777777" w:rsidR="000A587A" w:rsidRPr="00817248" w:rsidRDefault="000A587A" w:rsidP="000A587A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C8ABAAA" wp14:editId="4127D26A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6EE754" id="Ravni poveznik 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" strokecolor="#339" strokeweight="2pt"/>
          </w:pict>
        </mc:Fallback>
      </mc:AlternateContent>
    </w:r>
  </w:p>
  <w:p w14:paraId="14F969CE" w14:textId="77777777" w:rsidR="000A587A" w:rsidRPr="009B1C3F" w:rsidRDefault="000A587A" w:rsidP="000A587A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="0032178E">
      <w:rPr>
        <w:rFonts w:ascii="Verdana" w:hAnsi="Verdana" w:cs="Arial"/>
        <w:noProof/>
        <w:color w:val="333399"/>
        <w:spacing w:val="7"/>
        <w:sz w:val="15"/>
        <w:szCs w:val="15"/>
      </w:rPr>
      <w:t xml:space="preserve"> Poljička cesta 3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5,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3F5CBB82" w14:textId="77777777" w:rsidR="0045008F" w:rsidRPr="000A587A" w:rsidRDefault="000A587A" w:rsidP="000A587A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rektorat.office@unist.hr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yperlink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 w:rsidR="00E34765"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96052" w14:textId="77777777" w:rsidR="008E264C" w:rsidRDefault="008E264C">
      <w:r>
        <w:separator/>
      </w:r>
    </w:p>
  </w:footnote>
  <w:footnote w:type="continuationSeparator" w:id="0">
    <w:p w14:paraId="7BF5FBEA" w14:textId="77777777" w:rsidR="008E264C" w:rsidRDefault="008E2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03D9" w14:textId="77777777" w:rsidR="00ED5196" w:rsidRDefault="00ED5196" w:rsidP="00F94A5B">
    <w:pPr>
      <w:pStyle w:val="Header"/>
      <w:spacing w:before="0"/>
    </w:pPr>
  </w:p>
  <w:p w14:paraId="0D32603F" w14:textId="77777777" w:rsidR="00492E7C" w:rsidRPr="00492E7C" w:rsidRDefault="00492E7C" w:rsidP="00F94A5B">
    <w:pPr>
      <w:pStyle w:val="Header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0B883" w14:textId="77777777" w:rsidR="00ED5196" w:rsidRPr="00B946E6" w:rsidRDefault="005D3C1F" w:rsidP="00B946E6">
    <w:pPr>
      <w:pStyle w:val="Header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7728" behindDoc="1" locked="1" layoutInCell="1" allowOverlap="1" wp14:anchorId="11D4DB85" wp14:editId="2DF643AD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53132B6B" w14:textId="77777777" w:rsidR="00ED5196" w:rsidRPr="00B946E6" w:rsidRDefault="00ED5196" w:rsidP="00817A34">
    <w:pPr>
      <w:pStyle w:val="Header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217579B2" w14:textId="77777777" w:rsidR="00ED5196" w:rsidRPr="003572E5" w:rsidRDefault="00854A3F" w:rsidP="00817A34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5B8F0CD4" wp14:editId="19EBF7B6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0465B7" id="Line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76FE8"/>
    <w:multiLevelType w:val="hybridMultilevel"/>
    <w:tmpl w:val="B9C6777C"/>
    <w:lvl w:ilvl="0" w:tplc="46DCD8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73256526">
    <w:abstractNumId w:val="1"/>
  </w:num>
  <w:num w:numId="2" w16cid:durableId="281229413">
    <w:abstractNumId w:val="0"/>
  </w:num>
  <w:num w:numId="3" w16cid:durableId="1663579496">
    <w:abstractNumId w:val="3"/>
  </w:num>
  <w:num w:numId="4" w16cid:durableId="182475872">
    <w:abstractNumId w:val="2"/>
  </w:num>
  <w:num w:numId="5" w16cid:durableId="1490309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A1E"/>
    <w:rsid w:val="000060F2"/>
    <w:rsid w:val="000507E9"/>
    <w:rsid w:val="0005246D"/>
    <w:rsid w:val="00060F62"/>
    <w:rsid w:val="00062C60"/>
    <w:rsid w:val="00072B32"/>
    <w:rsid w:val="000A587A"/>
    <w:rsid w:val="000B3846"/>
    <w:rsid w:val="000D6013"/>
    <w:rsid w:val="000E16D2"/>
    <w:rsid w:val="00117BC7"/>
    <w:rsid w:val="00124617"/>
    <w:rsid w:val="00150B5F"/>
    <w:rsid w:val="00155716"/>
    <w:rsid w:val="00156604"/>
    <w:rsid w:val="00156949"/>
    <w:rsid w:val="00170E21"/>
    <w:rsid w:val="00196054"/>
    <w:rsid w:val="001B2804"/>
    <w:rsid w:val="001B6633"/>
    <w:rsid w:val="001E4E9F"/>
    <w:rsid w:val="001F0413"/>
    <w:rsid w:val="001F28E3"/>
    <w:rsid w:val="00204EFE"/>
    <w:rsid w:val="00212314"/>
    <w:rsid w:val="00220CD7"/>
    <w:rsid w:val="00231FD6"/>
    <w:rsid w:val="00277D6C"/>
    <w:rsid w:val="00294A5E"/>
    <w:rsid w:val="002F08BA"/>
    <w:rsid w:val="002F5E2B"/>
    <w:rsid w:val="00301434"/>
    <w:rsid w:val="00303F22"/>
    <w:rsid w:val="003127E6"/>
    <w:rsid w:val="0032178E"/>
    <w:rsid w:val="003270C8"/>
    <w:rsid w:val="00331DCF"/>
    <w:rsid w:val="0033225E"/>
    <w:rsid w:val="00334FDE"/>
    <w:rsid w:val="00342489"/>
    <w:rsid w:val="003572E5"/>
    <w:rsid w:val="0037119E"/>
    <w:rsid w:val="00386CA8"/>
    <w:rsid w:val="003B5AAB"/>
    <w:rsid w:val="003C23E2"/>
    <w:rsid w:val="003C506C"/>
    <w:rsid w:val="003D0EF5"/>
    <w:rsid w:val="00404B14"/>
    <w:rsid w:val="004116B5"/>
    <w:rsid w:val="00421EF4"/>
    <w:rsid w:val="00424BD9"/>
    <w:rsid w:val="00447FD6"/>
    <w:rsid w:val="0045008F"/>
    <w:rsid w:val="0047495E"/>
    <w:rsid w:val="0049169E"/>
    <w:rsid w:val="00492E7C"/>
    <w:rsid w:val="0049572F"/>
    <w:rsid w:val="004A6E16"/>
    <w:rsid w:val="004C7CD0"/>
    <w:rsid w:val="004D0D72"/>
    <w:rsid w:val="004F2028"/>
    <w:rsid w:val="0050504C"/>
    <w:rsid w:val="0055377E"/>
    <w:rsid w:val="00557CCD"/>
    <w:rsid w:val="005925F8"/>
    <w:rsid w:val="005A1CFE"/>
    <w:rsid w:val="005C14FA"/>
    <w:rsid w:val="005D3C1F"/>
    <w:rsid w:val="005F39EA"/>
    <w:rsid w:val="00641A8A"/>
    <w:rsid w:val="00656E60"/>
    <w:rsid w:val="00661760"/>
    <w:rsid w:val="00681625"/>
    <w:rsid w:val="00683E96"/>
    <w:rsid w:val="006903A5"/>
    <w:rsid w:val="006A49E8"/>
    <w:rsid w:val="006B3088"/>
    <w:rsid w:val="006C303E"/>
    <w:rsid w:val="006E0CFE"/>
    <w:rsid w:val="006E3CF9"/>
    <w:rsid w:val="006E53B6"/>
    <w:rsid w:val="006E7AAD"/>
    <w:rsid w:val="007250C7"/>
    <w:rsid w:val="00736023"/>
    <w:rsid w:val="00740129"/>
    <w:rsid w:val="00741C57"/>
    <w:rsid w:val="0075237F"/>
    <w:rsid w:val="00754C62"/>
    <w:rsid w:val="00770138"/>
    <w:rsid w:val="0077434A"/>
    <w:rsid w:val="00791BD2"/>
    <w:rsid w:val="007B2165"/>
    <w:rsid w:val="007D11B6"/>
    <w:rsid w:val="007E52D1"/>
    <w:rsid w:val="007F42E5"/>
    <w:rsid w:val="007F4396"/>
    <w:rsid w:val="00802628"/>
    <w:rsid w:val="00811D62"/>
    <w:rsid w:val="008179D8"/>
    <w:rsid w:val="00817A34"/>
    <w:rsid w:val="00841B63"/>
    <w:rsid w:val="00854A3F"/>
    <w:rsid w:val="00886662"/>
    <w:rsid w:val="008A2C16"/>
    <w:rsid w:val="008A321E"/>
    <w:rsid w:val="008B15DC"/>
    <w:rsid w:val="008B48C9"/>
    <w:rsid w:val="008B744A"/>
    <w:rsid w:val="008C1027"/>
    <w:rsid w:val="008C27D6"/>
    <w:rsid w:val="008E264C"/>
    <w:rsid w:val="008E5658"/>
    <w:rsid w:val="008F7D1B"/>
    <w:rsid w:val="00925A70"/>
    <w:rsid w:val="0093205F"/>
    <w:rsid w:val="00944FB5"/>
    <w:rsid w:val="009477F1"/>
    <w:rsid w:val="00955956"/>
    <w:rsid w:val="00973D93"/>
    <w:rsid w:val="009B71E3"/>
    <w:rsid w:val="009C0163"/>
    <w:rsid w:val="009D3472"/>
    <w:rsid w:val="009D49FC"/>
    <w:rsid w:val="009E0D20"/>
    <w:rsid w:val="00A06194"/>
    <w:rsid w:val="00A11BB8"/>
    <w:rsid w:val="00A13DA9"/>
    <w:rsid w:val="00A317F8"/>
    <w:rsid w:val="00A42466"/>
    <w:rsid w:val="00A46E9F"/>
    <w:rsid w:val="00A97516"/>
    <w:rsid w:val="00AB0DAF"/>
    <w:rsid w:val="00AC15F8"/>
    <w:rsid w:val="00B247C9"/>
    <w:rsid w:val="00B543B7"/>
    <w:rsid w:val="00B75D7F"/>
    <w:rsid w:val="00B9014A"/>
    <w:rsid w:val="00B946E6"/>
    <w:rsid w:val="00B96863"/>
    <w:rsid w:val="00BB2608"/>
    <w:rsid w:val="00BE0818"/>
    <w:rsid w:val="00C01EE7"/>
    <w:rsid w:val="00C11897"/>
    <w:rsid w:val="00C1300E"/>
    <w:rsid w:val="00C21A1E"/>
    <w:rsid w:val="00C315BD"/>
    <w:rsid w:val="00C406E6"/>
    <w:rsid w:val="00C503BD"/>
    <w:rsid w:val="00C55FB2"/>
    <w:rsid w:val="00C6000F"/>
    <w:rsid w:val="00C64ADC"/>
    <w:rsid w:val="00C66227"/>
    <w:rsid w:val="00CA7753"/>
    <w:rsid w:val="00CC059B"/>
    <w:rsid w:val="00CC2CF7"/>
    <w:rsid w:val="00CC6EA8"/>
    <w:rsid w:val="00CF02E1"/>
    <w:rsid w:val="00D03109"/>
    <w:rsid w:val="00D40334"/>
    <w:rsid w:val="00D77D0B"/>
    <w:rsid w:val="00D87CE5"/>
    <w:rsid w:val="00D918D6"/>
    <w:rsid w:val="00DC515A"/>
    <w:rsid w:val="00DC6671"/>
    <w:rsid w:val="00DC7A39"/>
    <w:rsid w:val="00DD66F3"/>
    <w:rsid w:val="00DE7458"/>
    <w:rsid w:val="00DF289F"/>
    <w:rsid w:val="00E047F2"/>
    <w:rsid w:val="00E06A0A"/>
    <w:rsid w:val="00E34765"/>
    <w:rsid w:val="00E3693D"/>
    <w:rsid w:val="00E62865"/>
    <w:rsid w:val="00E8463D"/>
    <w:rsid w:val="00EC1991"/>
    <w:rsid w:val="00EC5026"/>
    <w:rsid w:val="00ED5196"/>
    <w:rsid w:val="00ED65AF"/>
    <w:rsid w:val="00EE255D"/>
    <w:rsid w:val="00F03E30"/>
    <w:rsid w:val="00F069AF"/>
    <w:rsid w:val="00F15923"/>
    <w:rsid w:val="00F21C7D"/>
    <w:rsid w:val="00F23714"/>
    <w:rsid w:val="00F25881"/>
    <w:rsid w:val="00F65633"/>
    <w:rsid w:val="00F75952"/>
    <w:rsid w:val="00F9385D"/>
    <w:rsid w:val="00F94A5B"/>
    <w:rsid w:val="00FB0812"/>
    <w:rsid w:val="00FD251D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66E2FD"/>
  <w15:docId w15:val="{78227306-D380-4931-AB38-B683D3D7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000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C6000F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rsid w:val="00C6000F"/>
    <w:rPr>
      <w:color w:val="0000FF"/>
      <w:u w:val="single"/>
    </w:rPr>
  </w:style>
  <w:style w:type="character" w:styleId="FollowedHyperlink">
    <w:name w:val="FollowedHyperlink"/>
    <w:basedOn w:val="DefaultParagraphFont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PageNumber">
    <w:name w:val="page number"/>
    <w:basedOn w:val="DefaultParagraphFont"/>
    <w:rsid w:val="008B48C9"/>
  </w:style>
  <w:style w:type="table" w:styleId="TableGrid">
    <w:name w:val="Table Grid"/>
    <w:basedOn w:val="TableNormal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basedOn w:val="DefaultParagraphFont"/>
    <w:link w:val="Header"/>
    <w:rsid w:val="00CC059B"/>
    <w:rPr>
      <w:sz w:val="24"/>
      <w:szCs w:val="24"/>
    </w:rPr>
  </w:style>
  <w:style w:type="paragraph" w:styleId="BalloonText">
    <w:name w:val="Balloon Text"/>
    <w:basedOn w:val="Normal"/>
    <w:link w:val="BalloonText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3C1F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92E7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C5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PROREKTOR\Dokumenti\Obrasci\Doopis_rektor_hr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0D3FB-55AF-4650-91F5-DF1E3887E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C:\Users\Tomislav\Documents\PROREKTOR\Dokumenti\Obrasci\Doopis_rektor_hr.dotx</Template>
  <TotalTime>2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901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Nikola Marangunić</cp:lastModifiedBy>
  <cp:revision>3</cp:revision>
  <cp:lastPrinted>2012-04-19T08:07:00Z</cp:lastPrinted>
  <dcterms:created xsi:type="dcterms:W3CDTF">2022-05-11T13:19:00Z</dcterms:created>
  <dcterms:modified xsi:type="dcterms:W3CDTF">2022-05-11T13:21:00Z</dcterms:modified>
</cp:coreProperties>
</file>